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Erschließung Kuhlen Hardt, 58089 Hagen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2026-06_054 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Erschießung Kuhlen Hardt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